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A50E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50E7">
              <w:rPr>
                <w:b/>
                <w:sz w:val="26"/>
                <w:szCs w:val="26"/>
                <w:lang w:val="en-US"/>
              </w:rPr>
              <w:t>203C_129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A50E7" w:rsidRDefault="00FD41D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2A50E7">
              <w:rPr>
                <w:b/>
                <w:sz w:val="26"/>
                <w:szCs w:val="26"/>
                <w:lang w:val="en-US"/>
              </w:rPr>
              <w:t>2057028</w:t>
            </w:r>
            <w:r w:rsidR="00C44B8B" w:rsidRPr="002A50E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213B9">
        <w:rPr>
          <w:b/>
          <w:sz w:val="26"/>
          <w:szCs w:val="26"/>
        </w:rPr>
        <w:t>(</w:t>
      </w:r>
      <w:r w:rsidR="007C255E">
        <w:rPr>
          <w:b/>
          <w:sz w:val="26"/>
          <w:szCs w:val="26"/>
        </w:rPr>
        <w:t xml:space="preserve">Хомут </w:t>
      </w:r>
      <w:r w:rsidR="00FD41D3" w:rsidRPr="00582FAF">
        <w:rPr>
          <w:b/>
          <w:sz w:val="26"/>
          <w:szCs w:val="26"/>
        </w:rPr>
        <w:t>Х42 с гайкой 3.407.1-143.8.49</w:t>
      </w:r>
      <w:r w:rsidR="001213B9">
        <w:rPr>
          <w:b/>
          <w:sz w:val="26"/>
          <w:szCs w:val="26"/>
        </w:rPr>
        <w:t>)</w:t>
      </w:r>
      <w:r w:rsidR="009C0389" w:rsidRPr="00582FA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C33B91">
        <w:rPr>
          <w:b/>
          <w:sz w:val="26"/>
          <w:szCs w:val="26"/>
          <w:u w:val="single"/>
        </w:rPr>
        <w:t>203</w:t>
      </w:r>
      <w:r w:rsidR="00F115B9" w:rsidRPr="00C33B9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213B9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1213B9">
        <w:rPr>
          <w:sz w:val="24"/>
          <w:szCs w:val="24"/>
        </w:rPr>
        <w:t xml:space="preserve">Технические требования, характеристики </w:t>
      </w:r>
      <w:r w:rsidR="00D601A5" w:rsidRPr="001213B9">
        <w:rPr>
          <w:sz w:val="24"/>
          <w:szCs w:val="24"/>
        </w:rPr>
        <w:t>траверс</w:t>
      </w:r>
      <w:r w:rsidR="004F4E9E" w:rsidRPr="001213B9">
        <w:rPr>
          <w:sz w:val="24"/>
          <w:szCs w:val="24"/>
        </w:rPr>
        <w:t xml:space="preserve"> должны соответствовать </w:t>
      </w:r>
      <w:r w:rsidR="001759FB" w:rsidRPr="001213B9">
        <w:rPr>
          <w:sz w:val="24"/>
          <w:szCs w:val="24"/>
        </w:rPr>
        <w:t>требованиям</w:t>
      </w:r>
      <w:r w:rsidR="001759FB" w:rsidRPr="001213B9">
        <w:rPr>
          <w:color w:val="FF0000"/>
          <w:sz w:val="24"/>
          <w:szCs w:val="24"/>
        </w:rPr>
        <w:t> </w:t>
      </w:r>
      <w:bookmarkStart w:id="2" w:name="Поле4"/>
      <w:r w:rsidR="00582FAF" w:rsidRPr="001213B9">
        <w:rPr>
          <w:sz w:val="24"/>
          <w:szCs w:val="24"/>
        </w:rPr>
        <w:t>Т</w:t>
      </w:r>
      <w:r w:rsidR="00FD41D3" w:rsidRPr="001213B9">
        <w:rPr>
          <w:sz w:val="24"/>
          <w:szCs w:val="24"/>
        </w:rPr>
        <w:t>ипового проекта 3.407.1-143.8.49</w:t>
      </w:r>
      <w:r w:rsidR="0073431B" w:rsidRPr="001213B9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85DDE" w:rsidRDefault="00285DDE" w:rsidP="00285D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85DDE" w:rsidRDefault="00285DDE" w:rsidP="00285D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85DDE" w:rsidRDefault="00285DDE" w:rsidP="00285DD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85DDE" w:rsidRDefault="00285DDE" w:rsidP="00285DD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5DDE" w:rsidRDefault="00285DDE" w:rsidP="00285D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85DDE" w:rsidRDefault="00C33B91" w:rsidP="00285DD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213B9">
        <w:rPr>
          <w:sz w:val="24"/>
          <w:szCs w:val="24"/>
        </w:rPr>
        <w:t>Типового проекта 3.407.1-143.8.49</w:t>
      </w:r>
      <w:r w:rsidR="00285DDE">
        <w:rPr>
          <w:sz w:val="26"/>
          <w:szCs w:val="26"/>
        </w:rPr>
        <w:t>;</w:t>
      </w:r>
    </w:p>
    <w:p w:rsidR="00285DDE" w:rsidRDefault="00285DDE" w:rsidP="00285DD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85DDE" w:rsidRDefault="00285DDE" w:rsidP="00285D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85DDE" w:rsidRDefault="00285DDE" w:rsidP="00285D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85DDE" w:rsidRDefault="00285DDE" w:rsidP="00285D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85DDE" w:rsidRDefault="00285DDE" w:rsidP="00285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85DDE" w:rsidRDefault="00285DDE" w:rsidP="00285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85DDE" w:rsidRDefault="00285DDE" w:rsidP="00285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FD3" w:rsidRDefault="00B20FD3">
      <w:r>
        <w:separator/>
      </w:r>
    </w:p>
  </w:endnote>
  <w:endnote w:type="continuationSeparator" w:id="0">
    <w:p w:rsidR="00B20FD3" w:rsidRDefault="00B2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FD3" w:rsidRDefault="00B20FD3">
      <w:r>
        <w:separator/>
      </w:r>
    </w:p>
  </w:footnote>
  <w:footnote w:type="continuationSeparator" w:id="0">
    <w:p w:rsidR="00B20FD3" w:rsidRDefault="00B20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304ABE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1D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3B9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1DF2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DDE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0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0E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440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2FAF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42D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E85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06C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5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0AE9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FD3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1CD5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B91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0D7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1CF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CCF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1D3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8A0AF-BCD4-4A83-B7E8-8CC187AA02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5D3A474-E5E4-48CB-A884-484728D9F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92CCC-A06B-4E2B-BDD9-EF88B85DA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7E087F-127A-479A-99F4-9F22C3C5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2010-09-30T13:29:00Z</cp:lastPrinted>
  <dcterms:created xsi:type="dcterms:W3CDTF">2019-06-10T13:01:00Z</dcterms:created>
  <dcterms:modified xsi:type="dcterms:W3CDTF">2019-06-10T13:01:00Z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